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B6975" w14:textId="55C800AF" w:rsidR="00D34016" w:rsidRPr="00D34016" w:rsidRDefault="00D34016" w:rsidP="00D34016">
      <w:pPr>
        <w:jc w:val="center"/>
        <w:rPr>
          <w:rFonts w:ascii="Calibri" w:hAnsi="Calibri" w:cs="Calibri"/>
          <w:b/>
          <w:sz w:val="20"/>
          <w:szCs w:val="20"/>
          <w:lang w:val="en-US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1525F9BB" wp14:editId="27E6A155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431140431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796AA5" w14:textId="77777777" w:rsidR="00D34016" w:rsidRPr="00D34016" w:rsidRDefault="00D34016" w:rsidP="00D34016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D34016">
        <w:rPr>
          <w:rFonts w:ascii="Calibri" w:hAnsi="Calibri" w:cs="Calibri"/>
          <w:b/>
          <w:sz w:val="20"/>
          <w:szCs w:val="20"/>
          <w:lang w:val="en-US" w:bidi="ar-IQ"/>
        </w:rPr>
        <w:t xml:space="preserve">    </w:t>
      </w:r>
      <w:r w:rsidRPr="00D34016">
        <w:rPr>
          <w:rFonts w:ascii="Calibri" w:eastAsia="Batang" w:hAnsi="Calibri" w:cs="Calibri"/>
          <w:b/>
          <w:sz w:val="22"/>
          <w:szCs w:val="22"/>
          <w:lang w:val="en-US" w:bidi="ar-IQ"/>
        </w:rPr>
        <w:t>Samodzielny Publiczny Zakład Opieki Zdrowotnej w Siedlcach</w:t>
      </w:r>
      <w:r w:rsidRPr="00D34016">
        <w:rPr>
          <w:rFonts w:ascii="Calibri" w:eastAsia="Batang" w:hAnsi="Calibri" w:cs="Calibri"/>
          <w:b/>
          <w:sz w:val="22"/>
          <w:szCs w:val="22"/>
          <w:lang w:val="en-US" w:bidi="ar-IQ"/>
        </w:rPr>
        <w:br/>
        <w:t>ul. Jana Kilińskiego 29, 08 -110 Siedlce</w:t>
      </w:r>
      <w:r w:rsidRPr="00D34016">
        <w:rPr>
          <w:rFonts w:ascii="Calibri" w:eastAsia="Batang" w:hAnsi="Calibri" w:cs="Calibri"/>
          <w:b/>
          <w:sz w:val="20"/>
          <w:szCs w:val="20"/>
          <w:lang w:val="en-US" w:bidi="ar-IQ"/>
        </w:rPr>
        <w:br/>
        <w:t xml:space="preserve">tel. 25 632 27 97, e-mail: </w:t>
      </w:r>
      <w:hyperlink r:id="rId9" w:history="1">
        <w:r w:rsidRPr="00D34016">
          <w:rPr>
            <w:rFonts w:ascii="Calibri" w:eastAsia="Batang" w:hAnsi="Calibri" w:cs="Calibri"/>
            <w:b/>
            <w:color w:val="0000FF"/>
            <w:sz w:val="20"/>
            <w:szCs w:val="20"/>
            <w:u w:val="single"/>
            <w:lang w:val="en-US" w:bidi="ar-IQ"/>
          </w:rPr>
          <w:t>sekretariat@spzoz-siedlce.pl</w:t>
        </w:r>
      </w:hyperlink>
      <w:r w:rsidRPr="00D34016">
        <w:rPr>
          <w:rFonts w:ascii="Calibri" w:eastAsia="Batang" w:hAnsi="Calibri" w:cs="Calibri"/>
          <w:b/>
          <w:sz w:val="20"/>
          <w:szCs w:val="20"/>
          <w:lang w:val="en-US" w:bidi="ar-IQ"/>
        </w:rPr>
        <w:t>,</w:t>
      </w:r>
    </w:p>
    <w:p w14:paraId="15FD1E2D" w14:textId="43133277" w:rsidR="00D34016" w:rsidRPr="00D34016" w:rsidRDefault="00D34016" w:rsidP="00D34016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D34016">
        <w:rPr>
          <w:rFonts w:ascii="Calibri" w:eastAsia="Batang" w:hAnsi="Calibri" w:cs="Calibri"/>
          <w:b/>
          <w:sz w:val="20"/>
          <w:szCs w:val="20"/>
          <w:lang w:val="en-US" w:bidi="ar-IQ"/>
        </w:rPr>
        <w:t xml:space="preserve"> www.spzoz-siedlce.pl</w:t>
      </w:r>
    </w:p>
    <w:bookmarkEnd w:id="0"/>
    <w:p w14:paraId="5944BAEC" w14:textId="1A6A2091" w:rsidR="00D34016" w:rsidRDefault="00D34016" w:rsidP="00D34016">
      <w:pPr>
        <w:pStyle w:val="Nagwek4"/>
        <w:spacing w:before="0" w:after="0"/>
        <w:jc w:val="right"/>
        <w:rPr>
          <w:rFonts w:asciiTheme="minorHAnsi" w:hAnsiTheme="minorHAnsi" w:cstheme="minorHAnsi"/>
          <w:b w:val="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8413F5" wp14:editId="1A1E6089">
                <wp:simplePos x="0" y="0"/>
                <wp:positionH relativeFrom="column">
                  <wp:posOffset>-287655</wp:posOffset>
                </wp:positionH>
                <wp:positionV relativeFrom="paragraph">
                  <wp:posOffset>-4446</wp:posOffset>
                </wp:positionV>
                <wp:extent cx="6543675" cy="0"/>
                <wp:effectExtent l="0" t="0" r="0" b="0"/>
                <wp:wrapNone/>
                <wp:docPr id="1960635891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CA4C97" id="Łącznik prosty 1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2.65pt,-.35pt" to="492.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1AEA7666" w14:textId="1EF2877E" w:rsidR="007E331F" w:rsidRPr="00D34016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341C31" w:rsidRPr="00D34016">
        <w:rPr>
          <w:rFonts w:asciiTheme="minorHAnsi" w:hAnsiTheme="minorHAnsi" w:cstheme="minorHAnsi"/>
          <w:sz w:val="20"/>
          <w:szCs w:val="20"/>
        </w:rPr>
        <w:t>2</w:t>
      </w:r>
      <w:r w:rsidRPr="00D34016">
        <w:rPr>
          <w:rFonts w:asciiTheme="minorHAnsi" w:hAnsiTheme="minorHAnsi" w:cstheme="minorHAnsi"/>
          <w:sz w:val="20"/>
          <w:szCs w:val="20"/>
        </w:rPr>
        <w:t xml:space="preserve"> </w:t>
      </w:r>
      <w:r w:rsidRPr="00D34016">
        <w:rPr>
          <w:rFonts w:asciiTheme="minorHAnsi" w:hAnsiTheme="minorHAnsi" w:cstheme="minorHAnsi"/>
          <w:b w:val="0"/>
          <w:sz w:val="20"/>
          <w:szCs w:val="20"/>
        </w:rPr>
        <w:t xml:space="preserve">do </w:t>
      </w:r>
      <w:r w:rsidR="00D34016">
        <w:rPr>
          <w:rFonts w:asciiTheme="minorHAnsi" w:hAnsiTheme="minorHAnsi" w:cstheme="minorHAnsi"/>
          <w:b w:val="0"/>
          <w:sz w:val="20"/>
          <w:szCs w:val="20"/>
        </w:rPr>
        <w:t>Zaproszenia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D34016" w14:paraId="621B03D4" w14:textId="77777777" w:rsidTr="005844F6">
        <w:tc>
          <w:tcPr>
            <w:tcW w:w="9104" w:type="dxa"/>
            <w:shd w:val="clear" w:color="auto" w:fill="F2F2F2"/>
          </w:tcPr>
          <w:p w14:paraId="614D008D" w14:textId="7D5886A5" w:rsidR="008A3551" w:rsidRPr="00D34016" w:rsidRDefault="00F31EAC" w:rsidP="00D34016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 w:rsidRPr="00D34016">
              <w:rPr>
                <w:rFonts w:asciiTheme="minorHAnsi" w:hAnsiTheme="minorHAnsi" w:cstheme="minorHAnsi"/>
                <w:bCs/>
                <w:sz w:val="36"/>
                <w:szCs w:val="36"/>
              </w:rPr>
              <w:t>O</w:t>
            </w:r>
            <w:r w:rsidR="00D34016">
              <w:rPr>
                <w:rFonts w:asciiTheme="minorHAnsi" w:hAnsiTheme="minorHAnsi" w:cstheme="minorHAnsi"/>
                <w:bCs/>
                <w:sz w:val="36"/>
                <w:szCs w:val="36"/>
              </w:rPr>
              <w:t xml:space="preserve"> </w:t>
            </w:r>
            <w:r w:rsidRPr="00D34016">
              <w:rPr>
                <w:rFonts w:asciiTheme="minorHAnsi" w:hAnsiTheme="minorHAnsi" w:cstheme="minorHAnsi"/>
                <w:bCs/>
                <w:sz w:val="36"/>
                <w:szCs w:val="36"/>
              </w:rPr>
              <w:t>F</w:t>
            </w:r>
            <w:r w:rsidR="00D34016">
              <w:rPr>
                <w:rFonts w:asciiTheme="minorHAnsi" w:hAnsiTheme="minorHAnsi" w:cstheme="minorHAnsi"/>
                <w:bCs/>
                <w:sz w:val="36"/>
                <w:szCs w:val="36"/>
              </w:rPr>
              <w:t xml:space="preserve"> </w:t>
            </w:r>
            <w:r w:rsidRPr="00D34016">
              <w:rPr>
                <w:rFonts w:asciiTheme="minorHAnsi" w:hAnsiTheme="minorHAnsi" w:cstheme="minorHAnsi"/>
                <w:bCs/>
                <w:sz w:val="36"/>
                <w:szCs w:val="36"/>
              </w:rPr>
              <w:t>E</w:t>
            </w:r>
            <w:r w:rsidR="00D34016">
              <w:rPr>
                <w:rFonts w:asciiTheme="minorHAnsi" w:hAnsiTheme="minorHAnsi" w:cstheme="minorHAnsi"/>
                <w:bCs/>
                <w:sz w:val="36"/>
                <w:szCs w:val="36"/>
              </w:rPr>
              <w:t xml:space="preserve"> </w:t>
            </w:r>
            <w:r w:rsidRPr="00D34016">
              <w:rPr>
                <w:rFonts w:asciiTheme="minorHAnsi" w:hAnsiTheme="minorHAnsi" w:cstheme="minorHAnsi"/>
                <w:bCs/>
                <w:sz w:val="36"/>
                <w:szCs w:val="36"/>
              </w:rPr>
              <w:t>R</w:t>
            </w:r>
            <w:r w:rsidR="00D34016">
              <w:rPr>
                <w:rFonts w:asciiTheme="minorHAnsi" w:hAnsiTheme="minorHAnsi" w:cstheme="minorHAnsi"/>
                <w:bCs/>
                <w:sz w:val="36"/>
                <w:szCs w:val="36"/>
              </w:rPr>
              <w:t xml:space="preserve"> </w:t>
            </w:r>
            <w:r w:rsidRPr="00D34016">
              <w:rPr>
                <w:rFonts w:asciiTheme="minorHAnsi" w:hAnsiTheme="minorHAnsi" w:cstheme="minorHAnsi"/>
                <w:bCs/>
                <w:sz w:val="36"/>
                <w:szCs w:val="36"/>
              </w:rPr>
              <w:t>T</w:t>
            </w:r>
            <w:r w:rsidR="00D34016">
              <w:rPr>
                <w:rFonts w:asciiTheme="minorHAnsi" w:hAnsiTheme="minorHAnsi" w:cstheme="minorHAnsi"/>
                <w:bCs/>
                <w:sz w:val="36"/>
                <w:szCs w:val="36"/>
              </w:rPr>
              <w:t xml:space="preserve"> </w:t>
            </w:r>
            <w:r w:rsidR="00140C27" w:rsidRPr="00D34016">
              <w:rPr>
                <w:rFonts w:asciiTheme="minorHAnsi" w:hAnsiTheme="minorHAnsi" w:cstheme="minorHAnsi"/>
                <w:bCs/>
                <w:sz w:val="36"/>
                <w:szCs w:val="36"/>
              </w:rPr>
              <w:t>A</w:t>
            </w:r>
          </w:p>
        </w:tc>
      </w:tr>
    </w:tbl>
    <w:p w14:paraId="1C3E5EE2" w14:textId="77777777" w:rsidR="00F31EAC" w:rsidRPr="00D34016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D34016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D34016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D3401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5"/>
        <w:gridCol w:w="6719"/>
      </w:tblGrid>
      <w:tr w:rsidR="00140C27" w:rsidRPr="00D34016" w14:paraId="2380DF1D" w14:textId="77777777">
        <w:tc>
          <w:tcPr>
            <w:tcW w:w="2268" w:type="dxa"/>
          </w:tcPr>
          <w:p w14:paraId="1FCABDB9" w14:textId="77777777" w:rsidR="00140C27" w:rsidRPr="00D34016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3FDD2FD5" w14:textId="390A85FC" w:rsidR="00140C27" w:rsidRPr="00D34016" w:rsidRDefault="00341C31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bCs/>
                <w:sz w:val="20"/>
                <w:szCs w:val="20"/>
              </w:rPr>
              <w:t>prowadzenie bieżących konserwacji urządzeń dźwigowych użytkowanych w placówkach Samodzielnego Publicznego  Zakładu Opieki Zdrowotnej w Siedlcach</w:t>
            </w:r>
            <w:r w:rsidR="00140C27" w:rsidRPr="00D34016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341C31" w:rsidRPr="00D34016" w14:paraId="1532A80F" w14:textId="77777777" w:rsidTr="00BC7EFC">
        <w:tc>
          <w:tcPr>
            <w:tcW w:w="2268" w:type="dxa"/>
          </w:tcPr>
          <w:p w14:paraId="22D0F3AC" w14:textId="77777777" w:rsidR="00341C31" w:rsidRPr="00D34016" w:rsidRDefault="00341C31" w:rsidP="00BC7EFC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4520C502" w14:textId="0A9E2AEB" w:rsidR="00341C31" w:rsidRPr="00D34016" w:rsidRDefault="00341C31" w:rsidP="00BC7EFC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bCs/>
                <w:sz w:val="20"/>
                <w:szCs w:val="20"/>
              </w:rPr>
              <w:t>konserwacja wind/546/2025</w:t>
            </w:r>
          </w:p>
        </w:tc>
      </w:tr>
    </w:tbl>
    <w:p w14:paraId="3850C25D" w14:textId="77777777" w:rsidR="00AA39D6" w:rsidRPr="00D34016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sz w:val="20"/>
          <w:szCs w:val="20"/>
        </w:rPr>
        <w:t>my niżej podpisani:</w:t>
      </w:r>
    </w:p>
    <w:p w14:paraId="0D3D4C3F" w14:textId="77777777" w:rsidR="00EB7584" w:rsidRPr="00D34016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D34016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03A2B3EE" w14:textId="77777777" w:rsidR="00EB7584" w:rsidRPr="00D34016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13DD56EE" w14:textId="77777777" w:rsidR="00AA39D6" w:rsidRPr="00D34016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sz w:val="20"/>
          <w:szCs w:val="20"/>
        </w:rPr>
        <w:t>d</w:t>
      </w:r>
      <w:r w:rsidR="00AA39D6" w:rsidRPr="00D34016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2D5C950B" w14:textId="77777777" w:rsidR="00AE2ACB" w:rsidRPr="00D34016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D34016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53CEA3C2" w14:textId="77777777" w:rsidR="00ED4154" w:rsidRPr="00D34016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D3401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D3401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D3401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D34016" w14:paraId="7FDFC7AF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396D1E5F" w14:textId="77777777" w:rsidR="00AE2ACB" w:rsidRPr="00D3401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2A32F4A3" w14:textId="77777777" w:rsidR="00AE2ACB" w:rsidRPr="00D3401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34016" w14:paraId="150BA2EA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6FC86CD" w14:textId="77777777" w:rsidR="00AE2ACB" w:rsidRPr="00D3401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60CC349F" w14:textId="77777777" w:rsidR="00AE2ACB" w:rsidRPr="00D3401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D34016" w14:paraId="7CF1C272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A7594BD" w14:textId="77777777" w:rsidR="008A3551" w:rsidRPr="00D34016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0BD81D89" w14:textId="77777777" w:rsidR="008A3551" w:rsidRPr="00D34016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34016" w14:paraId="0D0283B6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61BD79A9" w14:textId="77777777" w:rsidR="00AE2ACB" w:rsidRPr="00D3401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D34016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3CF1381D" w14:textId="77777777" w:rsidR="00AE2ACB" w:rsidRPr="00D3401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34016" w14:paraId="7AED0D6D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483820F" w14:textId="77777777" w:rsidR="00AE2ACB" w:rsidRPr="00D3401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D34016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342141FB" w14:textId="77777777" w:rsidR="00AE2ACB" w:rsidRPr="00D3401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34016" w14:paraId="54C03134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7329073B" w14:textId="77777777" w:rsidR="00AE2ACB" w:rsidRPr="00D34016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D3401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D34016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D34016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8074D5C" w14:textId="4A52775D" w:rsidR="00B86D25" w:rsidRPr="00D34016" w:rsidRDefault="00D34016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34016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56ECF28A" wp14:editId="65535E38">
                  <wp:extent cx="3943350" cy="257175"/>
                  <wp:effectExtent l="0" t="0" r="0" b="0"/>
                  <wp:docPr id="1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2F7DB1" w14:textId="05A968E4" w:rsidR="00AF662E" w:rsidRPr="00D34016" w:rsidRDefault="00D34016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34016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5B2187B3" wp14:editId="6303037B">
                  <wp:extent cx="3990975" cy="257175"/>
                  <wp:effectExtent l="0" t="0" r="0" b="0"/>
                  <wp:docPr id="2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5BCC8" w14:textId="5498E470" w:rsidR="00AF662E" w:rsidRPr="00D34016" w:rsidRDefault="00D34016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34016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305FC9A0" wp14:editId="5DAD18AF">
                  <wp:extent cx="3990975" cy="257175"/>
                  <wp:effectExtent l="0" t="0" r="0" b="0"/>
                  <wp:docPr id="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57F116" w14:textId="28624209" w:rsidR="00AF662E" w:rsidRPr="00D34016" w:rsidRDefault="00D34016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34016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65C6D2AB" wp14:editId="3AE2C311">
                  <wp:extent cx="3990975" cy="257175"/>
                  <wp:effectExtent l="0" t="0" r="0" b="0"/>
                  <wp:docPr id="4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C8CE2E" w14:textId="783406AB" w:rsidR="00AF662E" w:rsidRPr="00D34016" w:rsidRDefault="00D34016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34016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178CD845" wp14:editId="752DC6E4">
                  <wp:extent cx="3990975" cy="257175"/>
                  <wp:effectExtent l="0" t="0" r="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A97D8" w14:textId="391F700E" w:rsidR="00497AEE" w:rsidRPr="00D34016" w:rsidRDefault="00D34016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34016">
              <w:rPr>
                <w:rFonts w:asciiTheme="minorHAnsi" w:hAnsiTheme="minorHAnsi" w:cstheme="minorHAnsi"/>
                <w:noProof/>
                <w:sz w:val="18"/>
                <w:szCs w:val="18"/>
              </w:rPr>
              <w:drawing>
                <wp:inline distT="0" distB="0" distL="0" distR="0" wp14:anchorId="115182FF" wp14:editId="506E78DC">
                  <wp:extent cx="1371600" cy="257175"/>
                  <wp:effectExtent l="0" t="0" r="0" b="0"/>
                  <wp:docPr id="6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2C7BC5" w14:textId="77777777" w:rsidR="00C11FEF" w:rsidRPr="00D34016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01951348" w14:textId="1875ADD3" w:rsidR="004D5A42" w:rsidRPr="00D34016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D34016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D34016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D34016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D34016">
        <w:rPr>
          <w:rFonts w:asciiTheme="minorHAnsi" w:hAnsiTheme="minorHAnsi" w:cstheme="minorHAnsi"/>
          <w:sz w:val="20"/>
          <w:szCs w:val="20"/>
        </w:rPr>
        <w:t>,</w:t>
      </w:r>
      <w:r w:rsidR="007F3E87" w:rsidRPr="00D34016">
        <w:rPr>
          <w:rFonts w:asciiTheme="minorHAnsi" w:hAnsiTheme="minorHAnsi" w:cstheme="minorHAnsi"/>
          <w:sz w:val="20"/>
          <w:szCs w:val="20"/>
        </w:rPr>
        <w:t xml:space="preserve"> zgodnie z</w:t>
      </w:r>
      <w:r w:rsidR="00D34016">
        <w:rPr>
          <w:rFonts w:asciiTheme="minorHAnsi" w:hAnsiTheme="minorHAnsi" w:cstheme="minorHAnsi"/>
          <w:sz w:val="20"/>
          <w:szCs w:val="20"/>
        </w:rPr>
        <w:t xml:space="preserve"> Zaproszeniem</w:t>
      </w:r>
      <w:r w:rsidR="00ED4154" w:rsidRPr="00D34016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D34016">
        <w:rPr>
          <w:rFonts w:asciiTheme="minorHAnsi" w:hAnsiTheme="minorHAnsi" w:cstheme="minorHAnsi"/>
          <w:sz w:val="20"/>
          <w:szCs w:val="20"/>
        </w:rPr>
        <w:t>.</w:t>
      </w:r>
    </w:p>
    <w:p w14:paraId="4F11550C" w14:textId="4EDB273B" w:rsidR="00B964C4" w:rsidRPr="00D34016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34016">
        <w:rPr>
          <w:rFonts w:asciiTheme="minorHAnsi" w:hAnsiTheme="minorHAnsi" w:cstheme="minorHAnsi"/>
          <w:b/>
          <w:sz w:val="20"/>
          <w:szCs w:val="20"/>
        </w:rPr>
        <w:lastRenderedPageBreak/>
        <w:t>OFERUJEMY</w:t>
      </w:r>
      <w:r w:rsidR="00A8509D" w:rsidRPr="00D340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D34016" w:rsidRPr="00D34016">
        <w:rPr>
          <w:rFonts w:ascii="Calibri" w:hAnsi="Calibri" w:cs="Calibri"/>
          <w:bCs/>
          <w:sz w:val="20"/>
          <w:szCs w:val="20"/>
        </w:rPr>
        <w:t>prowadzenie bieżących konserwacji urządzeń dźwigowych oraz usuwanie usterek awaryjnych - Wykonanie przedmiotu zamówienia w pełnym rzeczowym zakresie, objętym dokumentacją przez 24 miesiące za cenę:</w:t>
      </w:r>
    </w:p>
    <w:p w14:paraId="66F8876C" w14:textId="77777777" w:rsidR="00A8509D" w:rsidRPr="00D34016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D3401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67702C46" w14:textId="77777777" w:rsidR="006D09E0" w:rsidRPr="00D34016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D34016" w14:paraId="03FEA978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55F64CD" w14:textId="77777777" w:rsidR="007F3E87" w:rsidRPr="00D34016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D34016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D34016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47AAF17A" w14:textId="77777777" w:rsidR="007F3E87" w:rsidRPr="00D34016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341C31" w:rsidRPr="00D34016" w14:paraId="400BD6AE" w14:textId="77777777" w:rsidTr="00BC7EFC">
        <w:tc>
          <w:tcPr>
            <w:tcW w:w="1276" w:type="dxa"/>
            <w:vAlign w:val="center"/>
          </w:tcPr>
          <w:p w14:paraId="6C73F508" w14:textId="37A3D084" w:rsidR="00341C31" w:rsidRPr="00D34016" w:rsidRDefault="00341C31" w:rsidP="00BC7EFC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378C12D8" w14:textId="5F31BF39" w:rsidR="00341C31" w:rsidRPr="00D34016" w:rsidRDefault="00341C31" w:rsidP="00BC7EFC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D34016">
              <w:rPr>
                <w:rFonts w:ascii="Calibri" w:hAnsi="Calibri" w:cs="Calibri"/>
                <w:sz w:val="20"/>
                <w:szCs w:val="20"/>
              </w:rPr>
              <w:t>P</w:t>
            </w:r>
            <w:r w:rsidR="00D34016" w:rsidRPr="00D34016">
              <w:rPr>
                <w:rFonts w:ascii="Calibri" w:hAnsi="Calibri" w:cs="Calibri"/>
                <w:sz w:val="20"/>
                <w:szCs w:val="20"/>
              </w:rPr>
              <w:t>rowadzenie bieżących konserwacji urządzeń dźwigowych użytkowanych w placówkach Samodzielnego Publicznego  Zakładu Opieki Zdrowotnej w Siedlcach</w:t>
            </w:r>
          </w:p>
          <w:p w14:paraId="13BBB845" w14:textId="77777777" w:rsidR="00341C31" w:rsidRPr="00D34016" w:rsidRDefault="00341C31" w:rsidP="00BC7EF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398F3B4" w14:textId="77777777" w:rsidR="00341C31" w:rsidRPr="00D34016" w:rsidRDefault="00341C31" w:rsidP="00BC7EFC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DCA028E" w14:textId="77777777" w:rsidR="00341C31" w:rsidRPr="00D34016" w:rsidRDefault="00341C31" w:rsidP="00BC7EF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9D0C3FA" w14:textId="77777777" w:rsidR="00341C31" w:rsidRPr="00D34016" w:rsidRDefault="00341C31" w:rsidP="00BC7EF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B7222E7" w14:textId="77777777" w:rsidR="00341C31" w:rsidRDefault="00341C31" w:rsidP="00BC7EFC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28FAFEC0" w14:textId="48C4A6C5" w:rsidR="00D34016" w:rsidRPr="00D34016" w:rsidRDefault="00D34016" w:rsidP="00BC7EFC">
            <w:pPr>
              <w:spacing w:after="6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4016">
              <w:rPr>
                <w:rFonts w:ascii="Calibri" w:hAnsi="Calibri" w:cs="Calibri"/>
                <w:b/>
                <w:bCs/>
                <w:sz w:val="20"/>
                <w:szCs w:val="20"/>
              </w:rPr>
              <w:t>Zgodnie z cenami jednostkowymi podanymi w formularzu cenowym.</w:t>
            </w:r>
          </w:p>
        </w:tc>
      </w:tr>
    </w:tbl>
    <w:p w14:paraId="3ABC7F91" w14:textId="77777777" w:rsidR="00B9086B" w:rsidRPr="00D34016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b/>
          <w:sz w:val="20"/>
          <w:szCs w:val="20"/>
        </w:rPr>
        <w:t>OŚWIADCZAMY</w:t>
      </w:r>
      <w:r w:rsidRPr="00D34016">
        <w:rPr>
          <w:rFonts w:asciiTheme="minorHAnsi" w:hAnsiTheme="minorHAnsi" w:cstheme="minorHAnsi"/>
          <w:sz w:val="20"/>
          <w:szCs w:val="20"/>
        </w:rPr>
        <w:t>, że:</w:t>
      </w:r>
    </w:p>
    <w:p w14:paraId="6C76A155" w14:textId="40948F8D" w:rsidR="00ED4154" w:rsidRPr="00D34016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D34016">
        <w:rPr>
          <w:rFonts w:asciiTheme="minorHAnsi" w:hAnsiTheme="minorHAnsi" w:cstheme="minorHAnsi"/>
          <w:sz w:val="20"/>
          <w:szCs w:val="20"/>
        </w:rPr>
        <w:t>Zaproszeniem</w:t>
      </w:r>
      <w:r w:rsidRPr="00D34016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D34016">
        <w:rPr>
          <w:rFonts w:asciiTheme="minorHAnsi" w:hAnsiTheme="minorHAnsi" w:cstheme="minorHAnsi"/>
          <w:sz w:val="20"/>
          <w:szCs w:val="20"/>
        </w:rPr>
        <w:t xml:space="preserve">z </w:t>
      </w:r>
      <w:r w:rsidRPr="00D34016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D34016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D34016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D34016">
        <w:rPr>
          <w:rFonts w:asciiTheme="minorHAnsi" w:hAnsiTheme="minorHAnsi" w:cstheme="minorHAnsi"/>
          <w:sz w:val="20"/>
          <w:szCs w:val="20"/>
        </w:rPr>
        <w:t>,</w:t>
      </w:r>
    </w:p>
    <w:p w14:paraId="2298A808" w14:textId="004C741E" w:rsidR="004E4F1B" w:rsidRPr="00D34016" w:rsidRDefault="00D34016" w:rsidP="00D34016">
      <w:pPr>
        <w:pStyle w:val="Akapitzlist"/>
        <w:numPr>
          <w:ilvl w:val="1"/>
          <w:numId w:val="1"/>
        </w:numPr>
        <w:tabs>
          <w:tab w:val="left" w:pos="567"/>
        </w:tabs>
        <w:spacing w:line="360" w:lineRule="auto"/>
        <w:ind w:hanging="1004"/>
        <w:jc w:val="both"/>
        <w:rPr>
          <w:rFonts w:ascii="Calibri" w:hAnsi="Calibri" w:cs="Calibri"/>
          <w:b/>
          <w:bCs/>
          <w:sz w:val="20"/>
          <w:szCs w:val="20"/>
        </w:rPr>
      </w:pPr>
      <w:r w:rsidRPr="00D34016">
        <w:rPr>
          <w:rFonts w:ascii="Calibri" w:hAnsi="Calibri" w:cs="Calibri"/>
          <w:b/>
          <w:bCs/>
          <w:sz w:val="20"/>
          <w:szCs w:val="20"/>
        </w:rPr>
        <w:t>c</w:t>
      </w:r>
      <w:r w:rsidRPr="00D34016">
        <w:rPr>
          <w:rFonts w:ascii="Calibri" w:hAnsi="Calibri" w:cs="Calibri"/>
          <w:b/>
          <w:bCs/>
          <w:sz w:val="20"/>
          <w:szCs w:val="20"/>
        </w:rPr>
        <w:t>zas reakcji (przyjazdu) od chwili przyjęcia zgłoszenia –  ……………… min (max. 30 minut).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D34016">
        <w:rPr>
          <w:rFonts w:ascii="Calibri" w:hAnsi="Calibri" w:cs="Calibri"/>
          <w:b/>
          <w:bCs/>
          <w:color w:val="FF0000"/>
          <w:sz w:val="20"/>
          <w:szCs w:val="20"/>
        </w:rPr>
        <w:t>UWAGA – należy wypełnić – kryterium oceniane</w:t>
      </w:r>
    </w:p>
    <w:p w14:paraId="636CC9E0" w14:textId="52D6E8B3" w:rsidR="00D34016" w:rsidRPr="00D34016" w:rsidRDefault="00D34016" w:rsidP="00D34016">
      <w:pPr>
        <w:pStyle w:val="Akapitzlist"/>
        <w:numPr>
          <w:ilvl w:val="1"/>
          <w:numId w:val="1"/>
        </w:numPr>
        <w:tabs>
          <w:tab w:val="left" w:pos="567"/>
        </w:tabs>
        <w:spacing w:before="120" w:line="360" w:lineRule="auto"/>
        <w:ind w:left="1134" w:hanging="1134"/>
        <w:jc w:val="both"/>
        <w:rPr>
          <w:rFonts w:ascii="Arial" w:hAnsi="Arial" w:cs="Arial"/>
          <w:sz w:val="18"/>
          <w:szCs w:val="18"/>
        </w:rPr>
      </w:pPr>
      <w:r>
        <w:rPr>
          <w:rFonts w:ascii="Calibri" w:hAnsi="Calibri"/>
          <w:sz w:val="20"/>
          <w:szCs w:val="22"/>
        </w:rPr>
        <w:t>o</w:t>
      </w:r>
      <w:r w:rsidRPr="00D34016">
        <w:rPr>
          <w:rFonts w:ascii="Calibri" w:hAnsi="Calibri"/>
          <w:sz w:val="20"/>
          <w:szCs w:val="22"/>
        </w:rPr>
        <w:t>kres realizacji zamówienia: 24 miesiące od dnia udzielenia zamówienia</w:t>
      </w:r>
    </w:p>
    <w:p w14:paraId="5F897B74" w14:textId="7B0E2278" w:rsidR="00D34016" w:rsidRPr="00D34016" w:rsidRDefault="00D34016" w:rsidP="00D34016">
      <w:pPr>
        <w:pStyle w:val="Akapitzlist"/>
        <w:numPr>
          <w:ilvl w:val="1"/>
          <w:numId w:val="1"/>
        </w:numPr>
        <w:tabs>
          <w:tab w:val="left" w:pos="567"/>
        </w:tabs>
        <w:spacing w:before="120" w:line="360" w:lineRule="auto"/>
        <w:ind w:left="1134" w:hanging="1134"/>
        <w:jc w:val="both"/>
        <w:rPr>
          <w:rFonts w:ascii="Arial" w:hAnsi="Arial" w:cs="Arial"/>
          <w:sz w:val="18"/>
          <w:szCs w:val="18"/>
        </w:rPr>
      </w:pPr>
      <w:r>
        <w:rPr>
          <w:rFonts w:ascii="Calibri" w:hAnsi="Calibri"/>
          <w:sz w:val="20"/>
          <w:szCs w:val="22"/>
        </w:rPr>
        <w:t>u</w:t>
      </w:r>
      <w:r w:rsidRPr="00D34016">
        <w:rPr>
          <w:rFonts w:ascii="Calibri" w:hAnsi="Calibri"/>
          <w:sz w:val="20"/>
          <w:szCs w:val="22"/>
        </w:rPr>
        <w:t>ważam</w:t>
      </w:r>
      <w:r>
        <w:rPr>
          <w:rFonts w:ascii="Calibri" w:hAnsi="Calibri"/>
          <w:sz w:val="20"/>
          <w:szCs w:val="22"/>
        </w:rPr>
        <w:t>y</w:t>
      </w:r>
      <w:r w:rsidRPr="00D34016">
        <w:rPr>
          <w:rFonts w:ascii="Calibri" w:hAnsi="Calibri"/>
          <w:sz w:val="20"/>
          <w:szCs w:val="22"/>
        </w:rPr>
        <w:t xml:space="preserve"> się za związanego ofertą 30 dni od dnia otwarcia ofert</w:t>
      </w:r>
    </w:p>
    <w:p w14:paraId="6434F99B" w14:textId="283C1CF1" w:rsidR="00D34016" w:rsidRPr="00D34016" w:rsidRDefault="00D34016" w:rsidP="00D34016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34016">
        <w:rPr>
          <w:rFonts w:asciiTheme="minorHAnsi" w:hAnsiTheme="minorHAnsi" w:cstheme="minorHAnsi"/>
          <w:b/>
          <w:bCs/>
          <w:sz w:val="20"/>
          <w:szCs w:val="20"/>
        </w:rPr>
        <w:t>udzielamy gwarancji na okres .......... miesięcy licząc od daty odbioru końcowego przedmiotu zamówienia,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34016">
        <w:rPr>
          <w:rFonts w:ascii="Calibri" w:hAnsi="Calibri" w:cs="Calibri"/>
          <w:b/>
          <w:bCs/>
          <w:color w:val="FF0000"/>
          <w:sz w:val="20"/>
          <w:szCs w:val="20"/>
        </w:rPr>
        <w:t>UWAGA – należy wypełnić – kryterium oceniane</w:t>
      </w:r>
    </w:p>
    <w:p w14:paraId="5572F4E6" w14:textId="77777777" w:rsidR="00BC4F99" w:rsidRPr="00D34016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D34016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D34016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D34016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D3401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D3401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D34016" w14:paraId="0EFB8BD0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62A0C06" w14:textId="77777777" w:rsidR="006522FA" w:rsidRPr="00D3401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61C0E50" w14:textId="77777777" w:rsidR="006522FA" w:rsidRPr="00D3401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D5DB527" w14:textId="77777777" w:rsidR="006522FA" w:rsidRPr="00D3401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D34016" w14:paraId="30B218E0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5ABD" w14:textId="77777777" w:rsidR="006522FA" w:rsidRPr="00D3401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8FCFF" w14:textId="77777777" w:rsidR="006522FA" w:rsidRPr="00D3401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918A" w14:textId="77777777" w:rsidR="006522FA" w:rsidRPr="00D3401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D34016" w14:paraId="532641A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116A0" w14:textId="77777777" w:rsidR="006522FA" w:rsidRPr="00D3401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DDC60" w14:textId="77777777" w:rsidR="006522FA" w:rsidRPr="00D3401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C506E" w14:textId="77777777" w:rsidR="006522FA" w:rsidRPr="00D3401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DB2B97A" w14:textId="77777777" w:rsidR="00552F9C" w:rsidRPr="00D34016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43BD5EF2" w14:textId="082B7F49" w:rsidR="00640768" w:rsidRPr="00D34016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D34016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D34016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D34016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D34016">
        <w:rPr>
          <w:rFonts w:asciiTheme="minorHAnsi" w:hAnsiTheme="minorHAnsi" w:cstheme="minorHAnsi"/>
          <w:sz w:val="20"/>
          <w:szCs w:val="20"/>
        </w:rPr>
        <w:t>, które zostały z</w:t>
      </w:r>
      <w:r w:rsidRPr="00D34016">
        <w:rPr>
          <w:rFonts w:asciiTheme="minorHAnsi" w:hAnsiTheme="minorHAnsi" w:cstheme="minorHAnsi"/>
          <w:sz w:val="20"/>
          <w:szCs w:val="20"/>
        </w:rPr>
        <w:t>a</w:t>
      </w:r>
      <w:r w:rsidRPr="00D34016">
        <w:rPr>
          <w:rFonts w:asciiTheme="minorHAnsi" w:hAnsiTheme="minorHAnsi" w:cstheme="minorHAnsi"/>
          <w:sz w:val="20"/>
          <w:szCs w:val="20"/>
        </w:rPr>
        <w:t xml:space="preserve">warte w </w:t>
      </w:r>
      <w:r w:rsidR="00D34016">
        <w:rPr>
          <w:rFonts w:asciiTheme="minorHAnsi" w:hAnsiTheme="minorHAnsi" w:cstheme="minorHAnsi"/>
          <w:sz w:val="20"/>
          <w:szCs w:val="20"/>
        </w:rPr>
        <w:t>Zaproszeniu</w:t>
      </w:r>
      <w:r w:rsidRPr="00D34016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D34016">
        <w:rPr>
          <w:rFonts w:asciiTheme="minorHAnsi" w:hAnsiTheme="minorHAnsi" w:cstheme="minorHAnsi"/>
          <w:sz w:val="20"/>
          <w:szCs w:val="20"/>
        </w:rPr>
        <w:t>,</w:t>
      </w:r>
      <w:r w:rsidRPr="00D34016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D34016">
        <w:rPr>
          <w:rFonts w:asciiTheme="minorHAnsi" w:hAnsiTheme="minorHAnsi" w:cstheme="minorHAnsi"/>
          <w:sz w:val="20"/>
          <w:szCs w:val="20"/>
        </w:rPr>
        <w:t>,</w:t>
      </w:r>
      <w:r w:rsidRPr="00D34016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D34016">
        <w:rPr>
          <w:rFonts w:asciiTheme="minorHAnsi" w:hAnsiTheme="minorHAnsi" w:cstheme="minorHAnsi"/>
          <w:sz w:val="20"/>
          <w:szCs w:val="20"/>
        </w:rPr>
        <w:t>,</w:t>
      </w:r>
    </w:p>
    <w:p w14:paraId="52F04613" w14:textId="77777777" w:rsidR="00525EFF" w:rsidRPr="00D3401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D3401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D3401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D34016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D3401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D3401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D34016">
        <w:rPr>
          <w:rFonts w:asciiTheme="minorHAnsi" w:hAnsiTheme="minorHAnsi" w:cstheme="minorHAnsi"/>
          <w:sz w:val="20"/>
          <w:szCs w:val="20"/>
        </w:rPr>
        <w:t>.</w:t>
      </w:r>
    </w:p>
    <w:p w14:paraId="66BD30C6" w14:textId="77777777" w:rsidR="002C23F2" w:rsidRPr="00D34016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34016">
        <w:rPr>
          <w:rFonts w:asciiTheme="minorHAnsi" w:hAnsiTheme="minorHAnsi" w:cstheme="minorHAnsi"/>
          <w:b/>
          <w:sz w:val="20"/>
          <w:szCs w:val="20"/>
        </w:rPr>
        <w:lastRenderedPageBreak/>
        <w:t>INFORMUJEMY</w:t>
      </w:r>
      <w:r w:rsidR="00267D1F" w:rsidRPr="00D34016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D34016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D34016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D34016">
        <w:rPr>
          <w:rFonts w:asciiTheme="minorHAnsi" w:hAnsiTheme="minorHAnsi" w:cstheme="minorHAnsi"/>
          <w:bCs/>
          <w:sz w:val="20"/>
          <w:szCs w:val="20"/>
        </w:rPr>
        <w:t>:</w:t>
      </w:r>
    </w:p>
    <w:p w14:paraId="03050F06" w14:textId="4DDB45B0" w:rsidR="00CE1552" w:rsidRPr="00D34016" w:rsidRDefault="00D34016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34016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7F1B1F63" wp14:editId="2CCCF4E2">
            <wp:extent cx="1809750" cy="219075"/>
            <wp:effectExtent l="0" t="0" r="0" b="0"/>
            <wp:docPr id="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E0CA7" w14:textId="77777777" w:rsidR="00CE1552" w:rsidRPr="00D34016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34016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D34016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D34016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D34016">
        <w:rPr>
          <w:rFonts w:asciiTheme="minorHAnsi" w:hAnsiTheme="minorHAnsi" w:cstheme="minorHAnsi"/>
          <w:bCs/>
          <w:sz w:val="20"/>
          <w:szCs w:val="20"/>
        </w:rPr>
        <w:t>).</w:t>
      </w:r>
    </w:p>
    <w:p w14:paraId="3FD85AB5" w14:textId="77777777" w:rsidR="003A37A9" w:rsidRPr="00D34016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6A1C9BDB" w14:textId="76D0D099" w:rsidR="003A37A9" w:rsidRPr="00D34016" w:rsidRDefault="00D34016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34016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E90265B" wp14:editId="14FADBD9">
            <wp:extent cx="2295525" cy="276225"/>
            <wp:effectExtent l="0" t="0" r="0" b="0"/>
            <wp:docPr id="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4130C" w14:textId="77777777" w:rsidR="003A37A9" w:rsidRPr="00D34016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34016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D34016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D34016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D34016" w14:paraId="22FDA9A8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ABA22D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34016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798AFD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34016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D5E24D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34016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D578E5E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34016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D34016" w14:paraId="40C1BEC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4F18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4D58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C19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00E8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D34016" w14:paraId="2D96E648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249F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CE6B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8C81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FC17" w14:textId="77777777" w:rsidR="003A37A9" w:rsidRPr="00D3401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110D2F9A" w14:textId="77777777" w:rsidR="00525EFF" w:rsidRPr="00D3401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D34016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D34016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D34016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D34016">
        <w:rPr>
          <w:rFonts w:asciiTheme="minorHAnsi" w:hAnsiTheme="minorHAnsi" w:cstheme="minorHAnsi"/>
          <w:sz w:val="20"/>
          <w:szCs w:val="20"/>
        </w:rPr>
        <w:t>przedmiotowego postępowania</w:t>
      </w:r>
      <w:r w:rsidRPr="00D3401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D34016" w14:paraId="3A216718" w14:textId="77777777" w:rsidTr="00B56BE6">
        <w:tc>
          <w:tcPr>
            <w:tcW w:w="1984" w:type="dxa"/>
            <w:vAlign w:val="center"/>
          </w:tcPr>
          <w:p w14:paraId="41E7D972" w14:textId="77777777" w:rsidR="00AE2ACB" w:rsidRPr="00D3401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768DD496" w14:textId="77777777" w:rsidR="00AE2ACB" w:rsidRPr="00D3401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D34016" w14:paraId="599F1534" w14:textId="77777777" w:rsidTr="00B56BE6">
        <w:tc>
          <w:tcPr>
            <w:tcW w:w="1984" w:type="dxa"/>
            <w:vAlign w:val="center"/>
          </w:tcPr>
          <w:p w14:paraId="2E7CCD13" w14:textId="77777777" w:rsidR="00AE2ACB" w:rsidRPr="00D3401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04D42514" w14:textId="77777777" w:rsidR="00AE2ACB" w:rsidRPr="00D3401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D34016" w14:paraId="47FA96F9" w14:textId="77777777" w:rsidTr="00B56BE6">
        <w:tc>
          <w:tcPr>
            <w:tcW w:w="1984" w:type="dxa"/>
            <w:vAlign w:val="center"/>
          </w:tcPr>
          <w:p w14:paraId="46FD5AC9" w14:textId="77777777" w:rsidR="00AE2ACB" w:rsidRPr="00D3401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34016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0090A445" w14:textId="77777777" w:rsidR="00AE2ACB" w:rsidRPr="00D3401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737EB93A" w14:textId="77777777" w:rsidR="00525EFF" w:rsidRPr="00D34016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D34016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D34016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D34016">
        <w:rPr>
          <w:rFonts w:asciiTheme="minorHAnsi" w:hAnsiTheme="minorHAnsi" w:cstheme="minorHAnsi"/>
          <w:sz w:val="20"/>
          <w:szCs w:val="20"/>
        </w:rPr>
        <w:t>, stanowiąc</w:t>
      </w:r>
      <w:r w:rsidRPr="00D34016">
        <w:rPr>
          <w:rFonts w:asciiTheme="minorHAnsi" w:hAnsiTheme="minorHAnsi" w:cstheme="minorHAnsi"/>
          <w:sz w:val="20"/>
          <w:szCs w:val="20"/>
        </w:rPr>
        <w:t>e</w:t>
      </w:r>
      <w:r w:rsidR="00AF4AC3" w:rsidRPr="00D34016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D34016">
        <w:rPr>
          <w:rFonts w:asciiTheme="minorHAnsi" w:hAnsiTheme="minorHAnsi" w:cstheme="minorHAnsi"/>
          <w:sz w:val="20"/>
          <w:szCs w:val="20"/>
        </w:rPr>
        <w:t>:</w:t>
      </w:r>
    </w:p>
    <w:p w14:paraId="5F94EB84" w14:textId="77777777" w:rsidR="009B316D" w:rsidRPr="00D34016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34016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D34016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D34016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6F1C141F" w14:textId="77777777" w:rsidR="007D475B" w:rsidRPr="00D34016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34016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D34016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233CDC0E" w14:textId="77777777" w:rsidR="0097776D" w:rsidRPr="00D34016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34016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D34016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D34016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D34016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70D2C30D" w14:textId="77777777" w:rsidR="004D4F17" w:rsidRPr="00D34016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6091ABE1" w14:textId="77777777" w:rsidR="00814ACA" w:rsidRPr="00D34016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D34016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4F7BAEC7" w14:textId="77777777" w:rsidR="00814ACA" w:rsidRPr="00D34016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D34016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D34016">
        <w:rPr>
          <w:rFonts w:asciiTheme="minorHAnsi" w:hAnsiTheme="minorHAnsi" w:cstheme="minorHAnsi"/>
          <w:iCs/>
          <w:sz w:val="16"/>
          <w:szCs w:val="16"/>
        </w:rPr>
        <w:t>[podpis</w:t>
      </w:r>
      <w:r w:rsidRPr="00D34016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D34016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D34016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D34016" w:rsidSect="00C11FE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85861" w14:textId="77777777" w:rsidR="00480551" w:rsidRDefault="00480551" w:rsidP="00FF57EE">
      <w:r>
        <w:separator/>
      </w:r>
    </w:p>
  </w:endnote>
  <w:endnote w:type="continuationSeparator" w:id="0">
    <w:p w14:paraId="597FBAA2" w14:textId="77777777" w:rsidR="00480551" w:rsidRDefault="0048055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85A52" w14:textId="77777777" w:rsidR="00341C31" w:rsidRDefault="00341C3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8E75" w14:textId="4A153995" w:rsidR="00D34016" w:rsidRPr="00D34016" w:rsidRDefault="00563DC0" w:rsidP="00D34016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bookmarkStart w:id="1" w:name="_Hlk204079734"/>
    <w:r w:rsidR="00D34016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AD7A4EE" wp14:editId="6F8E8871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96968411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33DF6A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D34016" w:rsidRPr="00D34016">
      <w:rPr>
        <w:rFonts w:ascii="Arial" w:hAnsi="Arial"/>
        <w:szCs w:val="20"/>
        <w:lang w:val="en-US" w:bidi="ar-IQ"/>
      </w:rPr>
      <w:tab/>
    </w:r>
  </w:p>
  <w:p w14:paraId="2C92ADB0" w14:textId="4FB77DDD" w:rsidR="00563DC0" w:rsidRPr="00563DC0" w:rsidRDefault="00D34016" w:rsidP="00D34016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D34016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D34016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D34016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r>
      <w:rPr>
        <w:rFonts w:ascii="Calibri" w:hAnsi="Calibri" w:cs="Calibri"/>
        <w:spacing w:val="4"/>
        <w:sz w:val="15"/>
        <w:szCs w:val="15"/>
        <w:lang w:val="en-US" w:bidi="ar-IQ"/>
      </w:rPr>
      <w:t xml:space="preserve">                                            </w:t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D3401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3AFC" w14:textId="77777777" w:rsidR="00341C31" w:rsidRDefault="00341C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25F25" w14:textId="77777777" w:rsidR="00480551" w:rsidRDefault="00480551" w:rsidP="00FF57EE">
      <w:r>
        <w:separator/>
      </w:r>
    </w:p>
  </w:footnote>
  <w:footnote w:type="continuationSeparator" w:id="0">
    <w:p w14:paraId="04386A80" w14:textId="77777777" w:rsidR="00480551" w:rsidRDefault="00480551" w:rsidP="00FF57EE">
      <w:r>
        <w:continuationSeparator/>
      </w:r>
    </w:p>
  </w:footnote>
  <w:footnote w:id="1">
    <w:p w14:paraId="0814B9B8" w14:textId="77777777" w:rsidR="00563DC0" w:rsidRPr="00D34016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D3401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D34016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1E256CF0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D34016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D34016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0B2973" w:rsidRPr="00D34016">
        <w:rPr>
          <w:rFonts w:asciiTheme="minorHAnsi" w:hAnsiTheme="minorHAnsi" w:cstheme="minorHAnsi"/>
          <w:color w:val="0070C0"/>
          <w:sz w:val="16"/>
          <w:szCs w:val="16"/>
        </w:rPr>
        <w:t>4</w:t>
      </w:r>
      <w:r w:rsidR="00216425" w:rsidRPr="00D34016">
        <w:rPr>
          <w:rFonts w:asciiTheme="minorHAnsi" w:hAnsiTheme="minorHAnsi" w:cstheme="minorHAnsi"/>
          <w:color w:val="0070C0"/>
          <w:sz w:val="16"/>
          <w:szCs w:val="16"/>
        </w:rPr>
        <w:t>r. poz. 2</w:t>
      </w:r>
      <w:r w:rsidR="000B2973" w:rsidRPr="00D34016">
        <w:rPr>
          <w:rFonts w:asciiTheme="minorHAnsi" w:hAnsiTheme="minorHAnsi" w:cstheme="minorHAnsi"/>
          <w:color w:val="0070C0"/>
          <w:sz w:val="16"/>
          <w:szCs w:val="16"/>
        </w:rPr>
        <w:t>36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1CD0E34B" w14:textId="77777777" w:rsidR="00C754AE" w:rsidRPr="00D34016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D3401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D34016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14AC7F41" w14:textId="77777777" w:rsidR="00640768" w:rsidRPr="00D34016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D3401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389A8D45" w14:textId="77777777" w:rsidR="00640768" w:rsidRPr="00D34016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D3401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D34016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D34016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1C2A73CC" w14:textId="77777777" w:rsidR="008C5531" w:rsidRPr="00D34016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6"/>
          <w:szCs w:val="16"/>
        </w:rPr>
      </w:pPr>
      <w:r w:rsidRPr="00D3401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34016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D34016">
        <w:rPr>
          <w:rFonts w:asciiTheme="minorHAnsi" w:hAnsiTheme="minorHAnsi" w:cstheme="minorHAnsi"/>
          <w:sz w:val="16"/>
          <w:szCs w:val="16"/>
        </w:rPr>
        <w:t xml:space="preserve"> 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23A929E2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D3401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D34016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D34016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D34016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EDE6A" w14:textId="77777777" w:rsidR="00341C31" w:rsidRDefault="00341C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6DE65" w14:textId="77777777" w:rsidR="00D34016" w:rsidRPr="00D34016" w:rsidRDefault="00D34016">
    <w:pPr>
      <w:pStyle w:val="Nagwek"/>
      <w:rPr>
        <w:rFonts w:ascii="Calibri" w:hAnsi="Calibri" w:cs="Calibri"/>
        <w:sz w:val="20"/>
        <w:szCs w:val="20"/>
      </w:rPr>
    </w:pPr>
  </w:p>
  <w:p w14:paraId="555A7B4E" w14:textId="165DB649" w:rsidR="00AE2ACB" w:rsidRPr="00D34016" w:rsidRDefault="00193F60">
    <w:pPr>
      <w:pStyle w:val="Nagwek"/>
      <w:rPr>
        <w:rFonts w:ascii="Calibri" w:hAnsi="Calibri" w:cs="Calibri"/>
        <w:sz w:val="18"/>
        <w:szCs w:val="18"/>
      </w:rPr>
    </w:pPr>
    <w:r w:rsidRPr="00D34016">
      <w:rPr>
        <w:rFonts w:ascii="Calibri" w:hAnsi="Calibri" w:cs="Calibri"/>
        <w:sz w:val="18"/>
        <w:szCs w:val="18"/>
      </w:rPr>
      <w:t>Numer referencyjny postępowania:</w:t>
    </w:r>
    <w:r w:rsidR="00AE2ACB" w:rsidRPr="00D34016">
      <w:rPr>
        <w:rFonts w:ascii="Calibri" w:hAnsi="Calibri" w:cs="Calibri"/>
        <w:sz w:val="18"/>
        <w:szCs w:val="18"/>
      </w:rPr>
      <w:t xml:space="preserve"> </w:t>
    </w:r>
    <w:r w:rsidR="00341C31" w:rsidRPr="00D34016">
      <w:rPr>
        <w:rFonts w:ascii="Calibri" w:hAnsi="Calibri" w:cs="Calibri"/>
        <w:sz w:val="18"/>
        <w:szCs w:val="18"/>
      </w:rPr>
      <w:t>konserwacja wind/546/2025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7C938" w14:textId="77777777" w:rsidR="00341C31" w:rsidRDefault="00341C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15641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9603428">
    <w:abstractNumId w:val="3"/>
  </w:num>
  <w:num w:numId="2" w16cid:durableId="416951283">
    <w:abstractNumId w:val="1"/>
  </w:num>
  <w:num w:numId="3" w16cid:durableId="965937114">
    <w:abstractNumId w:val="2"/>
  </w:num>
  <w:num w:numId="4" w16cid:durableId="1441485542">
    <w:abstractNumId w:val="4"/>
  </w:num>
  <w:num w:numId="5" w16cid:durableId="69819084">
    <w:abstractNumId w:val="0"/>
  </w:num>
  <w:num w:numId="6" w16cid:durableId="10555915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51"/>
    <w:rsid w:val="00017B94"/>
    <w:rsid w:val="00077EBA"/>
    <w:rsid w:val="000B2973"/>
    <w:rsid w:val="000E55C8"/>
    <w:rsid w:val="001063D3"/>
    <w:rsid w:val="001129C0"/>
    <w:rsid w:val="00140C27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41C31"/>
    <w:rsid w:val="00367F75"/>
    <w:rsid w:val="003A37A9"/>
    <w:rsid w:val="003B139A"/>
    <w:rsid w:val="003B769C"/>
    <w:rsid w:val="003E0201"/>
    <w:rsid w:val="004565D7"/>
    <w:rsid w:val="00480551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11FEF"/>
    <w:rsid w:val="00C22F7D"/>
    <w:rsid w:val="00C749A9"/>
    <w:rsid w:val="00C754AE"/>
    <w:rsid w:val="00C85374"/>
    <w:rsid w:val="00CE1552"/>
    <w:rsid w:val="00CE3AE6"/>
    <w:rsid w:val="00D3401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3E41582"/>
  <w15:chartTrackingRefBased/>
  <w15:docId w15:val="{293FB61D-023F-4154-9303-66AD5CC75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image" Target="media/image6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620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2025-12-10T08:29:00Z</dcterms:created>
  <dcterms:modified xsi:type="dcterms:W3CDTF">2025-12-10T08:29:00Z</dcterms:modified>
</cp:coreProperties>
</file>